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627"/>
        <w:gridCol w:w="1616"/>
      </w:tblGrid>
      <w:tr w:rsidR="00F34913" w:rsidRPr="00216F58">
        <w:tc>
          <w:tcPr>
            <w:tcW w:w="3627" w:type="dxa"/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216F5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1616" w:type="dxa"/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8"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</w:tr>
      <w:tr w:rsidR="00F34913" w:rsidRPr="00216F58">
        <w:tc>
          <w:tcPr>
            <w:tcW w:w="3627" w:type="dxa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miejscowość</w:t>
            </w:r>
          </w:p>
        </w:tc>
        <w:tc>
          <w:tcPr>
            <w:tcW w:w="1616" w:type="dxa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data</w:t>
            </w:r>
          </w:p>
        </w:tc>
      </w:tr>
    </w:tbl>
    <w:p w:rsidR="00F34913" w:rsidRDefault="00F34913" w:rsidP="003D5D5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F34913" w:rsidRPr="003D5D58" w:rsidRDefault="00F34913" w:rsidP="003D5D58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Ind w:w="-106" w:type="dxa"/>
        <w:tblLook w:val="00A0"/>
      </w:tblPr>
      <w:tblGrid>
        <w:gridCol w:w="5243"/>
      </w:tblGrid>
      <w:tr w:rsidR="00F34913" w:rsidRPr="00216F58">
        <w:tc>
          <w:tcPr>
            <w:tcW w:w="5243" w:type="dxa"/>
          </w:tcPr>
          <w:p w:rsidR="00F34913" w:rsidRPr="00216F58" w:rsidRDefault="00F34913" w:rsidP="00216F5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16F5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Przewodniczący zespołu egzaminacyjnego</w:t>
            </w:r>
          </w:p>
        </w:tc>
      </w:tr>
      <w:tr w:rsidR="00F34913" w:rsidRPr="00216F58">
        <w:tc>
          <w:tcPr>
            <w:tcW w:w="5243" w:type="dxa"/>
          </w:tcPr>
          <w:p w:rsidR="00F34913" w:rsidRPr="00216F58" w:rsidRDefault="00F34913" w:rsidP="00216F58">
            <w:pPr>
              <w:spacing w:before="200" w:after="0" w:line="240" w:lineRule="auto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…………………………………………………………………</w:t>
            </w:r>
          </w:p>
        </w:tc>
      </w:tr>
      <w:tr w:rsidR="00F34913" w:rsidRPr="00216F58">
        <w:tc>
          <w:tcPr>
            <w:tcW w:w="5243" w:type="dxa"/>
          </w:tcPr>
          <w:p w:rsidR="00F34913" w:rsidRPr="00216F58" w:rsidRDefault="00F34913" w:rsidP="00216F5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nazwa szkoły</w:t>
            </w:r>
          </w:p>
        </w:tc>
      </w:tr>
    </w:tbl>
    <w:p w:rsidR="00F34913" w:rsidRDefault="00F34913" w:rsidP="003D5D58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bCs/>
          <w:sz w:val="14"/>
          <w:szCs w:val="14"/>
          <w:lang w:eastAsia="pl-PL"/>
        </w:rPr>
      </w:pPr>
    </w:p>
    <w:p w:rsidR="00F34913" w:rsidRPr="003D5D58" w:rsidRDefault="00F34913" w:rsidP="003D5D58">
      <w:pPr>
        <w:spacing w:after="0" w:line="240" w:lineRule="auto"/>
        <w:ind w:right="-108"/>
        <w:jc w:val="both"/>
        <w:rPr>
          <w:rFonts w:ascii="Times New Roman" w:hAnsi="Times New Roman" w:cs="Times New Roman"/>
          <w:b/>
          <w:bCs/>
          <w:sz w:val="14"/>
          <w:szCs w:val="14"/>
          <w:lang w:eastAsia="pl-PL"/>
        </w:rPr>
      </w:pPr>
    </w:p>
    <w:p w:rsidR="00F34913" w:rsidRDefault="00F34913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 xml:space="preserve">Oświadczenie </w:t>
      </w:r>
    </w:p>
    <w:p w:rsidR="00F34913" w:rsidRPr="00CB34AF" w:rsidRDefault="00F34913" w:rsidP="009B3A0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o zamiarze przystąpienia do egzaminu maturalnego z danego przedmiotu w terminie poprawkowym</w:t>
      </w:r>
    </w:p>
    <w:p w:rsidR="00F34913" w:rsidRPr="00CB34AF" w:rsidRDefault="00F34913" w:rsidP="009B3A02">
      <w:pPr>
        <w:spacing w:after="0" w:line="360" w:lineRule="auto"/>
        <w:ind w:left="360"/>
        <w:jc w:val="center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5240"/>
        <w:gridCol w:w="709"/>
        <w:gridCol w:w="334"/>
        <w:gridCol w:w="334"/>
        <w:gridCol w:w="335"/>
        <w:gridCol w:w="334"/>
        <w:gridCol w:w="335"/>
        <w:gridCol w:w="334"/>
        <w:gridCol w:w="335"/>
        <w:gridCol w:w="334"/>
        <w:gridCol w:w="335"/>
        <w:gridCol w:w="334"/>
        <w:gridCol w:w="335"/>
      </w:tblGrid>
      <w:tr w:rsidR="00F34913" w:rsidRPr="00216F58">
        <w:tc>
          <w:tcPr>
            <w:tcW w:w="5240" w:type="dxa"/>
            <w:vAlign w:val="bottom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F5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34913" w:rsidRPr="00216F58">
        <w:tc>
          <w:tcPr>
            <w:tcW w:w="5240" w:type="dxa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imię i nazwisko zdającego</w:t>
            </w:r>
          </w:p>
        </w:tc>
        <w:tc>
          <w:tcPr>
            <w:tcW w:w="709" w:type="dxa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79" w:type="dxa"/>
            <w:gridSpan w:val="11"/>
            <w:tcBorders>
              <w:top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PESEL zdającego</w:t>
            </w:r>
          </w:p>
        </w:tc>
      </w:tr>
    </w:tbl>
    <w:p w:rsidR="00F34913" w:rsidRDefault="00F34913" w:rsidP="009D4649">
      <w:pPr>
        <w:spacing w:after="0" w:line="240" w:lineRule="auto"/>
        <w:rPr>
          <w:rFonts w:ascii="Times New Roman" w:hAnsi="Times New Roman" w:cs="Times New Roman"/>
        </w:rPr>
      </w:pPr>
    </w:p>
    <w:p w:rsidR="00F34913" w:rsidRDefault="00F34913" w:rsidP="009F3D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Na podstawie art. 44zzm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 xml:space="preserve"> ust. </w:t>
      </w:r>
      <w:r>
        <w:rPr>
          <w:rFonts w:ascii="Times New Roman" w:hAnsi="Times New Roman" w:cs="Times New Roman"/>
          <w:sz w:val="20"/>
          <w:szCs w:val="20"/>
          <w:lang w:eastAsia="pl-PL"/>
        </w:rPr>
        <w:t>3</w:t>
      </w:r>
      <w:r w:rsidRPr="009B3A02">
        <w:rPr>
          <w:rFonts w:ascii="Times New Roman" w:hAnsi="Times New Roman" w:cs="Times New Roman"/>
          <w:sz w:val="20"/>
          <w:szCs w:val="20"/>
          <w:lang w:eastAsia="pl-PL"/>
        </w:rPr>
        <w:t>ustawy z dnia 7 września 1991 r. o systemie oświaty (</w:t>
      </w:r>
      <w:r w:rsidRPr="00DF68F2">
        <w:rPr>
          <w:rFonts w:ascii="Times New Roman" w:hAnsi="Times New Roman" w:cs="Times New Roman"/>
          <w:sz w:val="20"/>
          <w:szCs w:val="20"/>
          <w:lang w:eastAsia="pl-PL"/>
        </w:rPr>
        <w:t>DzU z 201</w:t>
      </w:r>
      <w:r>
        <w:rPr>
          <w:rFonts w:ascii="Times New Roman" w:hAnsi="Times New Roman" w:cs="Times New Roman"/>
          <w:sz w:val="20"/>
          <w:szCs w:val="20"/>
          <w:lang w:eastAsia="pl-PL"/>
        </w:rPr>
        <w:t>6</w:t>
      </w:r>
      <w:r w:rsidRPr="00DF68F2">
        <w:rPr>
          <w:rFonts w:ascii="Times New Roman" w:hAnsi="Times New Roman" w:cs="Times New Roman"/>
          <w:sz w:val="20"/>
          <w:szCs w:val="20"/>
          <w:lang w:eastAsia="pl-PL"/>
        </w:rPr>
        <w:t xml:space="preserve"> r. poz. </w:t>
      </w:r>
      <w:r>
        <w:rPr>
          <w:rFonts w:ascii="Times New Roman" w:hAnsi="Times New Roman" w:cs="Times New Roman"/>
          <w:sz w:val="20"/>
          <w:szCs w:val="20"/>
          <w:lang w:eastAsia="pl-PL"/>
        </w:rPr>
        <w:t>1943</w:t>
      </w:r>
      <w:r w:rsidRPr="00DF68F2">
        <w:rPr>
          <w:rFonts w:ascii="Times New Roman" w:hAnsi="Times New Roman" w:cs="Times New Roman"/>
          <w:sz w:val="20"/>
          <w:szCs w:val="20"/>
          <w:lang w:eastAsia="pl-PL"/>
        </w:rPr>
        <w:t>, ze zm.)</w:t>
      </w:r>
    </w:p>
    <w:p w:rsidR="00F34913" w:rsidRDefault="00F34913" w:rsidP="009D464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oświadczam,</w:t>
      </w:r>
    </w:p>
    <w:p w:rsidR="00F34913" w:rsidRPr="009D4649" w:rsidRDefault="00F34913" w:rsidP="009D4649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że przystąpię ponownie do egzaminu maturalnego w</w:t>
      </w:r>
    </w:p>
    <w:tbl>
      <w:tblPr>
        <w:tblW w:w="96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47"/>
        <w:gridCol w:w="2982"/>
        <w:gridCol w:w="4105"/>
      </w:tblGrid>
      <w:tr w:rsidR="00F34913" w:rsidRPr="00216F58">
        <w:tc>
          <w:tcPr>
            <w:tcW w:w="2547" w:type="dxa"/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części</w:t>
            </w:r>
          </w:p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216F5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>wpisać</w:t>
            </w: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: ustnej albo pisemnej)</w:t>
            </w:r>
          </w:p>
        </w:tc>
        <w:tc>
          <w:tcPr>
            <w:tcW w:w="2982" w:type="dxa"/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z</w:t>
            </w:r>
          </w:p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(wpisać nazwę przedmiotu)</w:t>
            </w:r>
          </w:p>
        </w:tc>
        <w:tc>
          <w:tcPr>
            <w:tcW w:w="4105" w:type="dxa"/>
            <w:vAlign w:val="center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>na poziomie</w:t>
            </w:r>
          </w:p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216F58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>wpisać</w:t>
            </w: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: bez określania poziomu albo podstawowym)</w:t>
            </w:r>
          </w:p>
        </w:tc>
      </w:tr>
      <w:tr w:rsidR="00F34913" w:rsidRPr="00216F58">
        <w:tc>
          <w:tcPr>
            <w:tcW w:w="2547" w:type="dxa"/>
          </w:tcPr>
          <w:p w:rsidR="00F34913" w:rsidRPr="00216F58" w:rsidRDefault="00F34913" w:rsidP="00216F5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82" w:type="dxa"/>
          </w:tcPr>
          <w:p w:rsidR="00F34913" w:rsidRPr="00216F58" w:rsidRDefault="00F34913" w:rsidP="00216F5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05" w:type="dxa"/>
          </w:tcPr>
          <w:p w:rsidR="00F34913" w:rsidRPr="00216F58" w:rsidRDefault="00F34913" w:rsidP="00216F5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F34913" w:rsidRDefault="00F34913" w:rsidP="00332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Powyższy egzamin był </w:t>
      </w:r>
      <w:r w:rsidRPr="009D4649">
        <w:rPr>
          <w:rFonts w:ascii="Times New Roman" w:hAnsi="Times New Roman" w:cs="Times New Roman"/>
          <w:b/>
          <w:bCs/>
          <w:sz w:val="20"/>
          <w:szCs w:val="20"/>
          <w:lang w:eastAsia="pl-PL"/>
        </w:rPr>
        <w:t>jedynym</w:t>
      </w:r>
      <w:r>
        <w:rPr>
          <w:rFonts w:ascii="Times New Roman" w:hAnsi="Times New Roman" w:cs="Times New Roman"/>
          <w:sz w:val="20"/>
          <w:szCs w:val="20"/>
          <w:lang w:eastAsia="pl-PL"/>
        </w:rPr>
        <w:t xml:space="preserve"> egzaminem obowiązkowym, z którego nie uzyskałam/łem minimum 30% punktów, spośród wszystkich egzaminów, do których przystąpiłam/łem w maju/czerwcu. </w:t>
      </w:r>
    </w:p>
    <w:p w:rsidR="00F34913" w:rsidRDefault="00F34913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9F3D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Oświadczam również, że:</w:t>
      </w:r>
    </w:p>
    <w:p w:rsidR="00F34913" w:rsidRPr="004D2BEA" w:rsidRDefault="00F34913" w:rsidP="009F3D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  <w:r w:rsidRPr="004D2BEA">
        <w:rPr>
          <w:rFonts w:ascii="Times New Roman" w:hAnsi="Times New Roman" w:cs="Times New Roman"/>
          <w:sz w:val="20"/>
          <w:szCs w:val="20"/>
          <w:lang w:eastAsia="pl-PL"/>
        </w:rPr>
        <w:t>zostałam</w:t>
      </w:r>
      <w:r>
        <w:rPr>
          <w:rFonts w:ascii="Times New Roman" w:hAnsi="Times New Roman" w:cs="Times New Roman"/>
          <w:sz w:val="20"/>
          <w:szCs w:val="20"/>
          <w:lang w:eastAsia="pl-PL"/>
        </w:rPr>
        <w:t>/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>łem poinformowana</w:t>
      </w:r>
      <w:r>
        <w:rPr>
          <w:rFonts w:ascii="Times New Roman" w:hAnsi="Times New Roman" w:cs="Times New Roman"/>
          <w:sz w:val="20"/>
          <w:szCs w:val="20"/>
          <w:lang w:eastAsia="pl-PL"/>
        </w:rPr>
        <w:t>/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 xml:space="preserve">y, że miejsce przeprowadzenia egzaminu maturalnego w terminie poprawkowym zostanie ogłoszone na stronie internetowej Okręgowej Komisji Egzaminacyjnej 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>w/we ……………………………… nie później niż do 10 sierpnia 201</w:t>
      </w:r>
      <w:r>
        <w:rPr>
          <w:rFonts w:ascii="Times New Roman" w:hAnsi="Times New Roman" w:cs="Times New Roman"/>
          <w:sz w:val="20"/>
          <w:szCs w:val="20"/>
          <w:lang w:eastAsia="pl-PL"/>
        </w:rPr>
        <w:t>8</w:t>
      </w:r>
      <w:r w:rsidRPr="004D2BEA">
        <w:rPr>
          <w:rFonts w:ascii="Times New Roman" w:hAnsi="Times New Roman" w:cs="Times New Roman"/>
          <w:sz w:val="20"/>
          <w:szCs w:val="20"/>
          <w:lang w:eastAsia="pl-PL"/>
        </w:rPr>
        <w:t xml:space="preserve"> r.</w:t>
      </w:r>
    </w:p>
    <w:p w:rsidR="00F34913" w:rsidRPr="004D2BEA" w:rsidRDefault="00F34913" w:rsidP="009F3DF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zapoznałam/łem się z harmonogramem przeprowadzania egzaminu maturalnego w terminie poprawkowym ogłoszonym na stronie internetowej Centralnej Komisji Egzaminacyjnej.</w:t>
      </w:r>
    </w:p>
    <w:p w:rsidR="00F34913" w:rsidRDefault="00F34913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9F3D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Dodatkowo informuję, że (uzupełniają wyłącznie zdający, którzy zamierzają przystąpić w terminie poprawkowym </w:t>
      </w:r>
      <w:r>
        <w:rPr>
          <w:rFonts w:ascii="Times New Roman" w:hAnsi="Times New Roman" w:cs="Times New Roman"/>
          <w:sz w:val="20"/>
          <w:szCs w:val="20"/>
          <w:lang w:eastAsia="pl-PL"/>
        </w:rPr>
        <w:br/>
        <w:t>do części ustnej egzaminu maturalnego z języka polskiego, języka mniejszości narodowej, języka kaszubskiego oraz języka łemkowskiego [„stara” formuła – prezentacja]):</w:t>
      </w:r>
    </w:p>
    <w:p w:rsidR="00F34913" w:rsidRDefault="00F34913" w:rsidP="009F3D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421"/>
        <w:gridCol w:w="9207"/>
      </w:tblGrid>
      <w:tr w:rsidR="00F34913" w:rsidRPr="00216F5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207" w:type="dxa"/>
            <w:tcBorders>
              <w:left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przekazuję poprawioną bibliografię.</w:t>
            </w:r>
          </w:p>
        </w:tc>
      </w:tr>
      <w:tr w:rsidR="00F34913" w:rsidRPr="00216F58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eastAsia="pl-PL"/>
              </w:rPr>
            </w:pPr>
          </w:p>
        </w:tc>
        <w:tc>
          <w:tcPr>
            <w:tcW w:w="9207" w:type="dxa"/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eastAsia="pl-PL"/>
              </w:rPr>
            </w:pPr>
          </w:p>
        </w:tc>
      </w:tr>
      <w:tr w:rsidR="00F34913" w:rsidRPr="00216F5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207" w:type="dxa"/>
            <w:tcBorders>
              <w:left w:val="single" w:sz="4" w:space="0" w:color="auto"/>
            </w:tcBorders>
          </w:tcPr>
          <w:p w:rsidR="00F34913" w:rsidRPr="00216F58" w:rsidRDefault="00F34913" w:rsidP="00216F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nie przekazuję poprawionej bibliografii.</w:t>
            </w:r>
          </w:p>
        </w:tc>
      </w:tr>
    </w:tbl>
    <w:p w:rsidR="00F34913" w:rsidRDefault="00F34913" w:rsidP="009F3D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9D46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</w:p>
    <w:p w:rsidR="00F34913" w:rsidRDefault="00F34913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Pr="004D2BEA" w:rsidRDefault="00F34913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Default="00F34913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Pr="004D2BEA" w:rsidRDefault="00F34913" w:rsidP="004D2BE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pl-PL"/>
        </w:rPr>
      </w:pPr>
    </w:p>
    <w:tbl>
      <w:tblPr>
        <w:tblW w:w="0" w:type="auto"/>
        <w:jc w:val="right"/>
        <w:tblLook w:val="00A0"/>
      </w:tblPr>
      <w:tblGrid>
        <w:gridCol w:w="3816"/>
      </w:tblGrid>
      <w:tr w:rsidR="00F34913" w:rsidRPr="00216F58">
        <w:trPr>
          <w:jc w:val="right"/>
        </w:trPr>
        <w:tc>
          <w:tcPr>
            <w:tcW w:w="3794" w:type="dxa"/>
            <w:vAlign w:val="bottom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16F58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</w:tr>
      <w:tr w:rsidR="00F34913" w:rsidRPr="00216F58">
        <w:trPr>
          <w:jc w:val="right"/>
        </w:trPr>
        <w:tc>
          <w:tcPr>
            <w:tcW w:w="3794" w:type="dxa"/>
          </w:tcPr>
          <w:p w:rsidR="00F34913" w:rsidRPr="00216F58" w:rsidRDefault="00F34913" w:rsidP="00216F5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216F58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czytelny podpis zdającego</w:t>
            </w:r>
          </w:p>
        </w:tc>
      </w:tr>
    </w:tbl>
    <w:p w:rsidR="00F34913" w:rsidRDefault="00F34913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Default="00F34913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Default="00F34913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4913" w:rsidRPr="009B3A02" w:rsidRDefault="00F34913" w:rsidP="009B3A02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sectPr w:rsidR="00F34913" w:rsidRPr="009B3A02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913" w:rsidRDefault="00F34913" w:rsidP="00CB34AF">
      <w:pPr>
        <w:spacing w:after="0" w:line="240" w:lineRule="auto"/>
      </w:pPr>
      <w:r>
        <w:separator/>
      </w:r>
    </w:p>
  </w:endnote>
  <w:endnote w:type="continuationSeparator" w:id="0">
    <w:p w:rsidR="00F34913" w:rsidRDefault="00F34913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913" w:rsidRDefault="00F34913" w:rsidP="00CB34AF">
      <w:pPr>
        <w:spacing w:after="0" w:line="240" w:lineRule="auto"/>
      </w:pPr>
      <w:r>
        <w:separator/>
      </w:r>
    </w:p>
  </w:footnote>
  <w:footnote w:type="continuationSeparator" w:id="0">
    <w:p w:rsidR="00F34913" w:rsidRDefault="00F34913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78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55"/>
      <w:gridCol w:w="8223"/>
    </w:tblGrid>
    <w:tr w:rsidR="00F34913" w:rsidRPr="00216F58">
      <w:trPr>
        <w:trHeight w:val="132"/>
      </w:trPr>
      <w:tc>
        <w:tcPr>
          <w:tcW w:w="1555" w:type="dxa"/>
          <w:shd w:val="clear" w:color="auto" w:fill="7030A0"/>
        </w:tcPr>
        <w:p w:rsidR="00F34913" w:rsidRPr="00216F58" w:rsidRDefault="00F34913" w:rsidP="00216F58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216F58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Załącznik 7b_S</w:t>
          </w:r>
        </w:p>
      </w:tc>
      <w:tc>
        <w:tcPr>
          <w:tcW w:w="8223" w:type="dxa"/>
          <w:vAlign w:val="center"/>
        </w:tcPr>
        <w:p w:rsidR="00F34913" w:rsidRPr="00216F58" w:rsidRDefault="00F34913" w:rsidP="00216F58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  <w:r w:rsidRPr="00216F58">
            <w:rPr>
              <w:rFonts w:ascii="Times New Roman" w:hAnsi="Times New Roman" w:cs="Times New Roman"/>
              <w:i/>
              <w:iCs/>
              <w:sz w:val="16"/>
              <w:szCs w:val="16"/>
            </w:rPr>
            <w:t>Oświadczenie o zamiarze przystąpienia do egzaminu maturalnego z danego przedmiotu w terminie poprawkowym</w:t>
          </w:r>
        </w:p>
      </w:tc>
    </w:tr>
  </w:tbl>
  <w:p w:rsidR="00F34913" w:rsidRPr="001874F4" w:rsidRDefault="00F34913" w:rsidP="001874F4">
    <w:pPr>
      <w:pStyle w:val="Header"/>
      <w:spacing w:after="0" w:line="240" w:lineRule="auto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9C10C5"/>
    <w:multiLevelType w:val="hybridMultilevel"/>
    <w:tmpl w:val="FB7C6360"/>
    <w:lvl w:ilvl="0" w:tplc="C17410E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500"/>
    <w:rsid w:val="00031558"/>
    <w:rsid w:val="000803D4"/>
    <w:rsid w:val="00085358"/>
    <w:rsid w:val="000B520B"/>
    <w:rsid w:val="000E1269"/>
    <w:rsid w:val="000E35CC"/>
    <w:rsid w:val="00143972"/>
    <w:rsid w:val="00173E12"/>
    <w:rsid w:val="00184767"/>
    <w:rsid w:val="001874F4"/>
    <w:rsid w:val="001E5671"/>
    <w:rsid w:val="00216F58"/>
    <w:rsid w:val="00324C1B"/>
    <w:rsid w:val="00332050"/>
    <w:rsid w:val="00345A3F"/>
    <w:rsid w:val="00382A17"/>
    <w:rsid w:val="003A0321"/>
    <w:rsid w:val="003B41FB"/>
    <w:rsid w:val="003D5D58"/>
    <w:rsid w:val="004D2BEA"/>
    <w:rsid w:val="00522E49"/>
    <w:rsid w:val="005332A9"/>
    <w:rsid w:val="00575A67"/>
    <w:rsid w:val="0057749A"/>
    <w:rsid w:val="00652CA0"/>
    <w:rsid w:val="007D2E92"/>
    <w:rsid w:val="007E4ED3"/>
    <w:rsid w:val="0088572E"/>
    <w:rsid w:val="00897428"/>
    <w:rsid w:val="008B2486"/>
    <w:rsid w:val="00943EAC"/>
    <w:rsid w:val="009471A7"/>
    <w:rsid w:val="009B3A02"/>
    <w:rsid w:val="009D4649"/>
    <w:rsid w:val="009F3DF7"/>
    <w:rsid w:val="00B40B42"/>
    <w:rsid w:val="00B7005A"/>
    <w:rsid w:val="00BD0769"/>
    <w:rsid w:val="00BD31D9"/>
    <w:rsid w:val="00BF0BCB"/>
    <w:rsid w:val="00C23481"/>
    <w:rsid w:val="00C51794"/>
    <w:rsid w:val="00C5302C"/>
    <w:rsid w:val="00C654C1"/>
    <w:rsid w:val="00C734A5"/>
    <w:rsid w:val="00C91500"/>
    <w:rsid w:val="00CB34AF"/>
    <w:rsid w:val="00DA1483"/>
    <w:rsid w:val="00DD6425"/>
    <w:rsid w:val="00DF5E80"/>
    <w:rsid w:val="00DF68F2"/>
    <w:rsid w:val="00EC0C37"/>
    <w:rsid w:val="00EC6124"/>
    <w:rsid w:val="00ED556D"/>
    <w:rsid w:val="00EE1AA3"/>
    <w:rsid w:val="00F34913"/>
    <w:rsid w:val="00F94DAE"/>
    <w:rsid w:val="00FF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A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34AF"/>
  </w:style>
  <w:style w:type="paragraph" w:styleId="Footer">
    <w:name w:val="footer"/>
    <w:basedOn w:val="Normal"/>
    <w:link w:val="FooterChar"/>
    <w:uiPriority w:val="99"/>
    <w:rsid w:val="00CB34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4AF"/>
  </w:style>
  <w:style w:type="table" w:styleId="TableGrid">
    <w:name w:val="Table Grid"/>
    <w:basedOn w:val="TableNormal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uiPriority w:val="99"/>
    <w:rsid w:val="00CB34A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234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3481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23481"/>
    <w:rPr>
      <w:vertAlign w:val="superscript"/>
    </w:rPr>
  </w:style>
  <w:style w:type="paragraph" w:styleId="ListParagraph">
    <w:name w:val="List Paragraph"/>
    <w:basedOn w:val="Normal"/>
    <w:uiPriority w:val="99"/>
    <w:qFormat/>
    <w:rsid w:val="00DF5E80"/>
    <w:pPr>
      <w:ind w:left="720"/>
    </w:pPr>
  </w:style>
  <w:style w:type="table" w:customStyle="1" w:styleId="Tabela-Siatka2">
    <w:name w:val="Tabela - Siatka2"/>
    <w:uiPriority w:val="99"/>
    <w:rsid w:val="003D5D58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3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236</Words>
  <Characters>1420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</dc:title>
  <dc:subject/>
  <dc:creator>Marcin Smolik</dc:creator>
  <cp:keywords/>
  <dc:description/>
  <cp:lastModifiedBy>AZSO</cp:lastModifiedBy>
  <cp:revision>2</cp:revision>
  <dcterms:created xsi:type="dcterms:W3CDTF">2017-09-29T11:02:00Z</dcterms:created>
  <dcterms:modified xsi:type="dcterms:W3CDTF">2017-09-29T11:02:00Z</dcterms:modified>
</cp:coreProperties>
</file>